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4DF" w:rsidRDefault="003374DF" w:rsidP="003374D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MOLYS (alias GOLDSMYTH)</w:t>
      </w:r>
      <w:r>
        <w:rPr>
          <w:rStyle w:val="Hyperlink"/>
          <w:u w:val="none"/>
        </w:rPr>
        <w:t xml:space="preserve">      (fl.1401)</w:t>
      </w:r>
    </w:p>
    <w:p w:rsidR="003374DF" w:rsidRDefault="003374DF" w:rsidP="003374D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374DF" w:rsidRDefault="003374DF" w:rsidP="003374D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374DF" w:rsidRDefault="003374DF" w:rsidP="003374D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13 Jul.</w:t>
      </w:r>
      <w:r>
        <w:rPr>
          <w:rStyle w:val="Hyperlink"/>
          <w:u w:val="none"/>
        </w:rPr>
        <w:tab/>
        <w:t>1401</w:t>
      </w:r>
      <w:r>
        <w:rPr>
          <w:rStyle w:val="Hyperlink"/>
          <w:u w:val="none"/>
        </w:rPr>
        <w:tab/>
        <w:t xml:space="preserve">Alice </w:t>
      </w:r>
      <w:proofErr w:type="spellStart"/>
      <w:proofErr w:type="gramStart"/>
      <w:r>
        <w:rPr>
          <w:rStyle w:val="Hyperlink"/>
          <w:u w:val="none"/>
        </w:rPr>
        <w:t>Quyck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quitclaimed a tenement in Sutton Prior, Devon, to him.</w:t>
      </w:r>
    </w:p>
    <w:p w:rsidR="003374DF" w:rsidRDefault="003374DF" w:rsidP="003374D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ref.710/666)</w:t>
      </w:r>
    </w:p>
    <w:p w:rsidR="003374DF" w:rsidRDefault="003374DF" w:rsidP="003374D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374DF" w:rsidRDefault="003374DF" w:rsidP="003374D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3374DF" w:rsidP="003374DF">
      <w:pPr>
        <w:pStyle w:val="NoSpacing"/>
      </w:pPr>
      <w:r>
        <w:rPr>
          <w:rStyle w:val="Hyperlink"/>
          <w:u w:val="none"/>
        </w:rPr>
        <w:t>25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DF" w:rsidRDefault="003374DF" w:rsidP="00920DE3">
      <w:pPr>
        <w:spacing w:after="0" w:line="240" w:lineRule="auto"/>
      </w:pPr>
      <w:r>
        <w:separator/>
      </w:r>
    </w:p>
  </w:endnote>
  <w:endnote w:type="continuationSeparator" w:id="0">
    <w:p w:rsidR="003374DF" w:rsidRDefault="003374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DF" w:rsidRDefault="003374DF" w:rsidP="00920DE3">
      <w:pPr>
        <w:spacing w:after="0" w:line="240" w:lineRule="auto"/>
      </w:pPr>
      <w:r>
        <w:separator/>
      </w:r>
    </w:p>
  </w:footnote>
  <w:footnote w:type="continuationSeparator" w:id="0">
    <w:p w:rsidR="003374DF" w:rsidRDefault="003374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DF"/>
    <w:rsid w:val="00120749"/>
    <w:rsid w:val="003374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74D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74D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2015-03-01T22:32:00Z</dcterms:created>
  <dcterms:modified xsi:type="dcterms:W3CDTF">2015-03-01T22:33:00Z</dcterms:modified>
</cp:coreProperties>
</file>